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FC4595" w:rsidRPr="00FC4595">
        <w:rPr>
          <w:rFonts w:eastAsia="Arial"/>
          <w:b/>
          <w:kern w:val="3"/>
          <w:sz w:val="24"/>
          <w:szCs w:val="24"/>
          <w:lang w:eastAsia="zh-CN"/>
        </w:rPr>
        <w:t>ул. Транспортная (Аки), д. 16</w:t>
      </w:r>
    </w:p>
    <w:p w:rsidR="00736274" w:rsidRDefault="0073627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0110C6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529AC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4619D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619D3" w:rsidRPr="004619D3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4619D3" w:rsidRPr="004619D3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4619D3" w:rsidRPr="004619D3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110C6" w:rsidRPr="000110C6">
        <w:rPr>
          <w:b/>
          <w:color w:val="000000"/>
          <w:kern w:val="3"/>
          <w:sz w:val="24"/>
          <w:szCs w:val="24"/>
          <w:lang w:eastAsia="zh-CN" w:bidi="hi-IN"/>
        </w:rPr>
        <w:t>5 516 460,00</w:t>
      </w:r>
      <w:r w:rsidR="000110C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110C6" w:rsidRPr="000110C6">
        <w:rPr>
          <w:b/>
          <w:bCs/>
          <w:color w:val="000000"/>
          <w:kern w:val="3"/>
          <w:sz w:val="24"/>
          <w:szCs w:val="24"/>
          <w:lang w:eastAsia="zh-CN" w:bidi="hi-IN"/>
        </w:rPr>
        <w:t>507 370,01</w:t>
      </w:r>
      <w:r w:rsidR="000110C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110C6" w:rsidRPr="000110C6">
        <w:rPr>
          <w:b/>
          <w:bCs/>
          <w:color w:val="000000"/>
          <w:kern w:val="3"/>
          <w:sz w:val="24"/>
          <w:szCs w:val="24"/>
          <w:lang w:eastAsia="zh-CN" w:bidi="hi-IN"/>
        </w:rPr>
        <w:t>140 913,24</w:t>
      </w:r>
      <w:r w:rsidR="000110C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110C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110C6" w:rsidRPr="000110C6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0110C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110C6" w:rsidRPr="000110C6">
        <w:rPr>
          <w:b/>
          <w:color w:val="000000"/>
          <w:kern w:val="3"/>
          <w:sz w:val="24"/>
          <w:szCs w:val="24"/>
          <w:lang w:eastAsia="zh-CN" w:bidi="hi-IN"/>
        </w:rPr>
        <w:t>2 044 466,68</w:t>
      </w:r>
      <w:r w:rsidR="000110C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110C6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0110C6" w:rsidRPr="000110C6">
        <w:t xml:space="preserve"> </w:t>
      </w:r>
      <w:r w:rsidR="000110C6" w:rsidRPr="000110C6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0110C6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0110C6" w:rsidRPr="000110C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110C6" w:rsidRPr="000110C6">
        <w:rPr>
          <w:b/>
          <w:color w:val="000000"/>
          <w:kern w:val="3"/>
          <w:sz w:val="24"/>
          <w:szCs w:val="24"/>
          <w:lang w:eastAsia="zh-CN" w:bidi="hi-IN"/>
        </w:rPr>
        <w:t>1 833 289,16</w:t>
      </w:r>
      <w:r w:rsidR="000110C6" w:rsidRPr="000110C6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110C6"/>
    <w:rsid w:val="00020BEB"/>
    <w:rsid w:val="0002413C"/>
    <w:rsid w:val="000254EC"/>
    <w:rsid w:val="000529AC"/>
    <w:rsid w:val="00054099"/>
    <w:rsid w:val="000635B9"/>
    <w:rsid w:val="000673E0"/>
    <w:rsid w:val="00070A2E"/>
    <w:rsid w:val="000A7DDE"/>
    <w:rsid w:val="000B7193"/>
    <w:rsid w:val="000C26D9"/>
    <w:rsid w:val="000E080F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7488B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19D3"/>
    <w:rsid w:val="00467F8A"/>
    <w:rsid w:val="0048460B"/>
    <w:rsid w:val="004A0425"/>
    <w:rsid w:val="004B25F2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7C0"/>
    <w:rsid w:val="0066017F"/>
    <w:rsid w:val="00664CB9"/>
    <w:rsid w:val="006771E6"/>
    <w:rsid w:val="00681893"/>
    <w:rsid w:val="00682966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36274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910D6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3023"/>
    <w:rsid w:val="00C94680"/>
    <w:rsid w:val="00C967AB"/>
    <w:rsid w:val="00CA79F1"/>
    <w:rsid w:val="00CB44A2"/>
    <w:rsid w:val="00CD268F"/>
    <w:rsid w:val="00CE269D"/>
    <w:rsid w:val="00CE6CA8"/>
    <w:rsid w:val="00CE6F31"/>
    <w:rsid w:val="00D110A1"/>
    <w:rsid w:val="00D1537E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A3FC8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595"/>
    <w:rsid w:val="00FC4FCE"/>
    <w:rsid w:val="00FD5BE4"/>
    <w:rsid w:val="00FF18DC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16AEE-46C9-4CE7-918D-C79A1FB5D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2647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2024-06-20T07:17:00Z</dcterms:created>
  <dcterms:modified xsi:type="dcterms:W3CDTF">2024-07-01T12:05:00Z</dcterms:modified>
</cp:coreProperties>
</file>